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FDE9B" w14:textId="16740EB8" w:rsidR="00F54C9E" w:rsidRDefault="006B36E0" w:rsidP="00F54C9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Edmund MARTYN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fl.1498)</w:t>
      </w:r>
    </w:p>
    <w:p w14:paraId="7D6556D9" w14:textId="33C1B0E7" w:rsidR="006B36E0" w:rsidRDefault="006B36E0" w:rsidP="00F54C9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8AC6151" w14:textId="781E1A44" w:rsidR="006B36E0" w:rsidRDefault="006B36E0" w:rsidP="00F54C9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F2AFDBB" w14:textId="77777777" w:rsidR="006B36E0" w:rsidRDefault="006B36E0" w:rsidP="006B36E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Son of John Martyn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Wormgay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Norfolk(q.v.), and his wife, Marion(q.v.).</w:t>
      </w:r>
    </w:p>
    <w:p w14:paraId="5F54E325" w14:textId="77777777" w:rsidR="006B36E0" w:rsidRDefault="006B36E0" w:rsidP="006B36E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Register of John Morton, Archbishop of Canterbury 1486-1500”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vol.III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69AF827" w14:textId="77777777" w:rsidR="006B36E0" w:rsidRDefault="006B36E0" w:rsidP="006B36E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ed. Christopher Harper-Bill, pub.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Canterbury  and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York Society 2000, pp.34-5)</w:t>
      </w:r>
    </w:p>
    <w:p w14:paraId="122ED7B9" w14:textId="77777777" w:rsidR="006B36E0" w:rsidRDefault="006B36E0" w:rsidP="006B36E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A1688BC" w14:textId="77777777" w:rsidR="006B36E0" w:rsidRDefault="006B36E0" w:rsidP="006B36E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D885470" w14:textId="2D4D43FE" w:rsidR="006B36E0" w:rsidRDefault="006B36E0" w:rsidP="006B36E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 Dec.1498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His father bequeathed him </w:t>
      </w:r>
      <w:r>
        <w:rPr>
          <w:rFonts w:ascii="Times New Roman" w:eastAsia="Times New Roman" w:hAnsi="Times New Roman" w:cs="Times New Roman"/>
          <w:sz w:val="24"/>
          <w:szCs w:val="24"/>
        </w:rPr>
        <w:t>his place</w:t>
      </w:r>
      <w:r>
        <w:rPr>
          <w:rFonts w:ascii="Times New Roman" w:eastAsia="Times New Roman" w:hAnsi="Times New Roman" w:cs="Times New Roman"/>
          <w:sz w:val="24"/>
          <w:szCs w:val="24"/>
        </w:rPr>
        <w:t>.   (ibid.)</w:t>
      </w:r>
    </w:p>
    <w:p w14:paraId="321C12BF" w14:textId="77777777" w:rsidR="006B36E0" w:rsidRDefault="006B36E0" w:rsidP="006B36E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A07FCDB" w14:textId="77777777" w:rsidR="006B36E0" w:rsidRDefault="006B36E0" w:rsidP="006B36E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F7C44BD" w14:textId="77777777" w:rsidR="006B36E0" w:rsidRDefault="006B36E0" w:rsidP="006B36E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September 2022</w:t>
      </w:r>
    </w:p>
    <w:p w14:paraId="35E2AB99" w14:textId="77777777" w:rsidR="006B36E0" w:rsidRPr="006B36E0" w:rsidRDefault="006B36E0" w:rsidP="00F54C9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42A0565" w14:textId="5758D381" w:rsidR="00751B51" w:rsidRPr="00751B51" w:rsidRDefault="00751B51" w:rsidP="00751B5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6945775" w14:textId="2374D3BA" w:rsidR="00751B51" w:rsidRPr="00751B51" w:rsidRDefault="00751B51" w:rsidP="00751B5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E6D3A4C" w14:textId="46B08B5E" w:rsidR="008A1B2D" w:rsidRPr="008A1B2D" w:rsidRDefault="008A1B2D" w:rsidP="00545E2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F1B6138" w14:textId="6189E6F4" w:rsidR="00545E25" w:rsidRPr="00545E25" w:rsidRDefault="00545E25" w:rsidP="00545E2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73D59AE" w14:textId="20DD6739" w:rsidR="00677EF9" w:rsidRPr="00677EF9" w:rsidRDefault="00677EF9" w:rsidP="009139A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sectPr w:rsidR="00677EF9" w:rsidRPr="00677E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A3E8F" w14:textId="77777777" w:rsidR="00C5207C" w:rsidRDefault="00C5207C" w:rsidP="009139A6">
      <w:r>
        <w:separator/>
      </w:r>
    </w:p>
  </w:endnote>
  <w:endnote w:type="continuationSeparator" w:id="0">
    <w:p w14:paraId="384A4259" w14:textId="77777777" w:rsidR="00C5207C" w:rsidRDefault="00C520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FE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96AB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E0C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EE7C1" w14:textId="77777777" w:rsidR="00C5207C" w:rsidRDefault="00C5207C" w:rsidP="009139A6">
      <w:r>
        <w:separator/>
      </w:r>
    </w:p>
  </w:footnote>
  <w:footnote w:type="continuationSeparator" w:id="0">
    <w:p w14:paraId="5B938942" w14:textId="77777777" w:rsidR="00C5207C" w:rsidRDefault="00C520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446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85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A1B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07C"/>
    <w:rsid w:val="000666E0"/>
    <w:rsid w:val="000C3939"/>
    <w:rsid w:val="001C3922"/>
    <w:rsid w:val="002510B7"/>
    <w:rsid w:val="00545E25"/>
    <w:rsid w:val="005C130B"/>
    <w:rsid w:val="00677EF9"/>
    <w:rsid w:val="006B36E0"/>
    <w:rsid w:val="00706828"/>
    <w:rsid w:val="007219E4"/>
    <w:rsid w:val="00751B51"/>
    <w:rsid w:val="00826F5C"/>
    <w:rsid w:val="008A1B2D"/>
    <w:rsid w:val="009139A6"/>
    <w:rsid w:val="009448BB"/>
    <w:rsid w:val="00A3176C"/>
    <w:rsid w:val="00AE65F8"/>
    <w:rsid w:val="00BA00AB"/>
    <w:rsid w:val="00C5207C"/>
    <w:rsid w:val="00CB4ED9"/>
    <w:rsid w:val="00EB3209"/>
    <w:rsid w:val="00F5287F"/>
    <w:rsid w:val="00F54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1D66C"/>
  <w15:chartTrackingRefBased/>
  <w15:docId w15:val="{99DF49B8-0CAA-4374-B1A1-2C35C7C2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63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2022-09-14T18:50:00Z</dcterms:created>
  <dcterms:modified xsi:type="dcterms:W3CDTF">2022-09-14T20:09:00Z</dcterms:modified>
</cp:coreProperties>
</file>